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64FD8B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51D8E3BD">
      <w:pPr>
        <w:rPr>
          <w:rFonts w:hint="eastAsia"/>
          <w:sz w:val="52"/>
          <w:szCs w:val="32"/>
          <w:lang w:val="en-US" w:eastAsia="zh-CN"/>
        </w:rPr>
      </w:pPr>
    </w:p>
    <w:p w14:paraId="063EFF90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北京市大兴区黄村镇综合保障办公室</w:t>
      </w:r>
    </w:p>
    <w:p w14:paraId="7ABDD8FF"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——租赁黄企公司车辆租金项目</w:t>
      </w:r>
    </w:p>
    <w:p w14:paraId="3C110F72">
      <w:pPr>
        <w:rPr>
          <w:rFonts w:hint="eastAsia"/>
          <w:sz w:val="32"/>
          <w:szCs w:val="32"/>
          <w:lang w:val="en-US" w:eastAsia="zh-CN"/>
        </w:rPr>
      </w:pPr>
    </w:p>
    <w:p w14:paraId="55C1878A">
      <w:pPr>
        <w:rPr>
          <w:rFonts w:hint="eastAsia"/>
          <w:sz w:val="32"/>
          <w:szCs w:val="32"/>
          <w:lang w:val="en-US" w:eastAsia="zh-CN"/>
        </w:rPr>
      </w:pPr>
    </w:p>
    <w:p w14:paraId="5850FAAD">
      <w:pPr>
        <w:rPr>
          <w:rFonts w:hint="eastAsia"/>
          <w:sz w:val="32"/>
          <w:szCs w:val="32"/>
          <w:lang w:val="en-US" w:eastAsia="zh-CN"/>
        </w:rPr>
      </w:pPr>
    </w:p>
    <w:p w14:paraId="0A5EC221">
      <w:pPr>
        <w:rPr>
          <w:rFonts w:hint="eastAsia"/>
          <w:sz w:val="32"/>
          <w:szCs w:val="32"/>
          <w:lang w:val="en-US" w:eastAsia="zh-CN"/>
        </w:rPr>
      </w:pPr>
    </w:p>
    <w:p w14:paraId="34263EFB">
      <w:pPr>
        <w:rPr>
          <w:rFonts w:hint="eastAsia"/>
          <w:sz w:val="32"/>
          <w:szCs w:val="32"/>
          <w:lang w:val="en-US" w:eastAsia="zh-CN"/>
        </w:rPr>
      </w:pPr>
    </w:p>
    <w:p w14:paraId="18098E6F">
      <w:pPr>
        <w:rPr>
          <w:rFonts w:hint="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项目申报单位（科室）：黄村镇综合保障办公室（办公室）</w:t>
      </w:r>
    </w:p>
    <w:p w14:paraId="40CBE09F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44774126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项目实施年度：2024年1月至8月</w:t>
      </w:r>
    </w:p>
    <w:p w14:paraId="4E86AA29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 w14:paraId="44B8A78D">
      <w:pPr>
        <w:rPr>
          <w:rFonts w:hint="eastAsia"/>
          <w:sz w:val="32"/>
          <w:szCs w:val="32"/>
          <w:lang w:val="en-US" w:eastAsia="zh-CN"/>
        </w:rPr>
      </w:pPr>
    </w:p>
    <w:p w14:paraId="628442E6">
      <w:pPr>
        <w:rPr>
          <w:rFonts w:hint="eastAsia"/>
          <w:sz w:val="32"/>
          <w:szCs w:val="32"/>
          <w:lang w:val="en-US" w:eastAsia="zh-CN"/>
        </w:rPr>
      </w:pPr>
    </w:p>
    <w:p w14:paraId="55EF97F9">
      <w:pPr>
        <w:rPr>
          <w:rFonts w:hint="eastAsia"/>
          <w:sz w:val="32"/>
          <w:szCs w:val="32"/>
          <w:lang w:val="en-US" w:eastAsia="zh-CN"/>
        </w:rPr>
      </w:pPr>
    </w:p>
    <w:p w14:paraId="331FE4E5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06229410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C8CD5FB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55659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4F62AB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5357ED3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租赁黄企公司车辆租金</w:t>
            </w:r>
          </w:p>
        </w:tc>
      </w:tr>
      <w:tr w14:paraId="018F1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713BFD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021A2D9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黄村镇综合保障办公室</w:t>
            </w:r>
          </w:p>
        </w:tc>
        <w:tc>
          <w:tcPr>
            <w:tcW w:w="2052" w:type="dxa"/>
            <w:vAlign w:val="center"/>
          </w:tcPr>
          <w:p w14:paraId="6BD85F9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25B77ED0">
            <w:pPr>
              <w:jc w:val="left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69C80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DD3AAE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00396C0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 w14:paraId="069632C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7A07B6D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8F07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4380DC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6344D46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租赁类</w:t>
            </w:r>
          </w:p>
        </w:tc>
        <w:tc>
          <w:tcPr>
            <w:tcW w:w="2052" w:type="dxa"/>
            <w:vAlign w:val="center"/>
          </w:tcPr>
          <w:p w14:paraId="56A3A1B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40516F7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租赁类</w:t>
            </w:r>
          </w:p>
        </w:tc>
      </w:tr>
      <w:tr w14:paraId="0E85D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47A6A4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32F75C0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6535950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4648238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 w14:paraId="3B521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3540BF1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1F6F2D4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3329037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6B5C270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4E0F8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94A27C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42A180D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1A9F373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23422B8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D425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1C363F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535D693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C01F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E86B9C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2A935E9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310CD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654F119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0EDE3F82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租赁北京黄村企业管理有限公司车辆，保障各科室业务顺利有序开展。</w:t>
            </w:r>
          </w:p>
        </w:tc>
      </w:tr>
    </w:tbl>
    <w:p w14:paraId="3C72E1F9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44FF3A8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77416100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56AD2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7144BDB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1082F86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057F4B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7E7C921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6B3015B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7FB4B5A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3A86A55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2F5339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48BFC92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7C57D35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3F3C2E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35C158C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8AB7E5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59BE7CD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D6FE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5835A9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A7693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9044D7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8F0206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F7C3F7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661336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B41F80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027CE5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693928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7AA1C1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6F6452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D3849DE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1013" w:type="dxa"/>
            <w:vAlign w:val="center"/>
          </w:tcPr>
          <w:p w14:paraId="5620D7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BE7553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0D44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4187E88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5CD64C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FBBB23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54703A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C71779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45C1B2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4F6468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15CFBA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E6B93E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7BB1FB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50BADD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447981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205EF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DDB22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75D68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3B2298A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CEABA7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3287A0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8E9230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0E7F60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6F106E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6FB31D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690932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BE5A91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456909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9F27E2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945BB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903CE3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BE14B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29D6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643F2EA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7C99ACA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684DC41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CD0EA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835FB2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8F3B9F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B79F08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A27507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08E837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1BEE7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9D1B0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4F47D4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865D3AD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70.4</w:t>
            </w:r>
          </w:p>
        </w:tc>
        <w:tc>
          <w:tcPr>
            <w:tcW w:w="1013" w:type="dxa"/>
            <w:vAlign w:val="center"/>
          </w:tcPr>
          <w:p w14:paraId="29B61EE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 w14:paraId="2BB3F98E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5F23A9D7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293E29CC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B6ACEA3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23731F8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28E04E81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18E89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E0EB3E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007733A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综合保障办公室</w:t>
            </w:r>
          </w:p>
        </w:tc>
        <w:tc>
          <w:tcPr>
            <w:tcW w:w="1992" w:type="dxa"/>
            <w:vAlign w:val="top"/>
          </w:tcPr>
          <w:p w14:paraId="4CE188F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75AE79AA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307</w:t>
            </w:r>
          </w:p>
        </w:tc>
      </w:tr>
      <w:tr w14:paraId="1970E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89D5FE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27296B1E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69262632</w:t>
            </w:r>
          </w:p>
        </w:tc>
        <w:tc>
          <w:tcPr>
            <w:tcW w:w="1992" w:type="dxa"/>
            <w:vAlign w:val="top"/>
          </w:tcPr>
          <w:p w14:paraId="74A690C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08EAF2F4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 w14:paraId="655BA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16C4F5B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28EDC09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</w:t>
            </w:r>
          </w:p>
        </w:tc>
        <w:tc>
          <w:tcPr>
            <w:tcW w:w="1992" w:type="dxa"/>
            <w:vAlign w:val="top"/>
          </w:tcPr>
          <w:p w14:paraId="61D705C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0543B31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陈杰</w:t>
            </w:r>
          </w:p>
        </w:tc>
      </w:tr>
    </w:tbl>
    <w:p w14:paraId="4440C811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135B331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2B6ECE76"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5155B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627167C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0C96CE1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7DE58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550BA00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3ADA20A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 w14:paraId="7E165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359B3F4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74BED59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 2.新增项目□</w:t>
            </w:r>
          </w:p>
        </w:tc>
      </w:tr>
    </w:tbl>
    <w:p w14:paraId="195BAF03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B66D2A8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62D7384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主要工作内容：租赁北京黄村企业管理有限公司车辆，保障各科室业务顺利有序开展</w:t>
      </w:r>
      <w:bookmarkStart w:id="0" w:name="_GoBack"/>
      <w:bookmarkEnd w:id="0"/>
    </w:p>
    <w:p w14:paraId="30DF7AB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4BF10118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9691DB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055E79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5E146A5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0F86D328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17AA0247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1DDC3A02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58D0CDA0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395F5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0BEC045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3FF4B9A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5AE3CDE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548F4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6B7DCC0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7FC4A5E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20F6D4B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43EC6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0C6FD80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C9066E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BCD433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211D2F88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67A376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1220475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C6E0B6A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DFE41E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71401E30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5E96B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3F510BC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788EC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78BAD84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3475F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7F1FBA2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67A94AC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4DC37D2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0B3A20D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04898A3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6C79DAC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4A6AEA0A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75B25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CE0592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0EDC5EE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0569BF2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B5F35BE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132E512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B5DF08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19DF173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51FAB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264CFAA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4FC1B25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2B073C02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0C7E48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xZTlkYTIzZWE4ZWFkMjhlNGQxZDVjNjYyZThjNTcifQ=="/>
  </w:docVars>
  <w:rsids>
    <w:rsidRoot w:val="34B53ED7"/>
    <w:rsid w:val="0A5D4D63"/>
    <w:rsid w:val="13F73D10"/>
    <w:rsid w:val="24632BC6"/>
    <w:rsid w:val="2F471EE1"/>
    <w:rsid w:val="308113CB"/>
    <w:rsid w:val="34B53ED7"/>
    <w:rsid w:val="4F815F87"/>
    <w:rsid w:val="54F9326F"/>
    <w:rsid w:val="59467262"/>
    <w:rsid w:val="625005B0"/>
    <w:rsid w:val="651C2939"/>
    <w:rsid w:val="6D535020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565</Words>
  <Characters>575</Characters>
  <Lines>0</Lines>
  <Paragraphs>0</Paragraphs>
  <TotalTime>0</TotalTime>
  <ScaleCrop>false</ScaleCrop>
  <LinksUpToDate>false</LinksUpToDate>
  <CharactersWithSpaces>691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2024-08-30T10:18:04Z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1C17DDF68FB441E587B2603AEBF41B35_13</vt:lpwstr>
  </property>
</Properties>
</file>